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AD" w:rsidRPr="002F750B" w:rsidRDefault="008C43AD" w:rsidP="003123A8">
      <w:pPr>
        <w:pStyle w:val="BodyText"/>
        <w:jc w:val="both"/>
      </w:pP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  <w:t>ПРОЕКТ</w:t>
      </w:r>
    </w:p>
    <w:p w:rsidR="008C43AD" w:rsidRPr="002F750B" w:rsidRDefault="008C43AD" w:rsidP="003123A8">
      <w:pPr>
        <w:pStyle w:val="Heading4"/>
        <w:jc w:val="center"/>
      </w:pPr>
      <w:r w:rsidRPr="002F750B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5" o:title=""/>
          </v:shape>
          <o:OLEObject Type="Embed" ProgID="Paint.Picture" ShapeID="_x0000_i1025" DrawAspect="Content" ObjectID="_1588143284" r:id="rId6"/>
        </w:object>
      </w:r>
    </w:p>
    <w:p w:rsidR="008C43AD" w:rsidRPr="002F750B" w:rsidRDefault="008C43AD" w:rsidP="003123A8">
      <w:pPr>
        <w:pStyle w:val="Heading2"/>
      </w:pPr>
      <w:r w:rsidRPr="002F750B">
        <w:t>УКРАЇНА</w:t>
      </w:r>
    </w:p>
    <w:p w:rsidR="008C43AD" w:rsidRPr="002F750B" w:rsidRDefault="008C43AD" w:rsidP="003123A8">
      <w:pPr>
        <w:pStyle w:val="Heading3"/>
        <w:rPr>
          <w:b/>
          <w:bCs/>
          <w:sz w:val="28"/>
          <w:szCs w:val="28"/>
        </w:rPr>
      </w:pPr>
      <w:r w:rsidRPr="002F750B">
        <w:rPr>
          <w:b/>
          <w:bCs/>
          <w:sz w:val="28"/>
          <w:szCs w:val="28"/>
        </w:rPr>
        <w:t>Пологівська районна рада</w:t>
      </w:r>
    </w:p>
    <w:p w:rsidR="008C43AD" w:rsidRPr="002F750B" w:rsidRDefault="008C43AD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8C43AD" w:rsidRPr="002F750B" w:rsidRDefault="008C43AD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сьомого скликання</w:t>
      </w:r>
    </w:p>
    <w:p w:rsidR="008C43AD" w:rsidRPr="002F750B" w:rsidRDefault="008C43AD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двадцять сьома</w:t>
      </w:r>
      <w:r>
        <w:rPr>
          <w:b/>
          <w:bCs/>
          <w:i/>
          <w:iCs/>
          <w:sz w:val="28"/>
          <w:szCs w:val="28"/>
          <w:lang w:val="uk-UA"/>
        </w:rPr>
        <w:t xml:space="preserve"> позачергова</w:t>
      </w:r>
      <w:r w:rsidRPr="002F750B">
        <w:rPr>
          <w:b/>
          <w:bCs/>
          <w:i/>
          <w:iCs/>
          <w:sz w:val="28"/>
          <w:szCs w:val="28"/>
          <w:lang w:val="uk-UA"/>
        </w:rPr>
        <w:t xml:space="preserve"> сесія</w:t>
      </w:r>
    </w:p>
    <w:p w:rsidR="008C43AD" w:rsidRPr="002F750B" w:rsidRDefault="008C43AD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8C43AD" w:rsidRPr="002F750B" w:rsidRDefault="008C43AD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Р і ш е н н я</w:t>
      </w:r>
    </w:p>
    <w:p w:rsidR="008C43AD" w:rsidRPr="002F750B" w:rsidRDefault="008C43AD" w:rsidP="003123A8">
      <w:pPr>
        <w:jc w:val="both"/>
        <w:rPr>
          <w:sz w:val="28"/>
          <w:szCs w:val="28"/>
          <w:lang w:val="uk-UA"/>
        </w:rPr>
      </w:pPr>
      <w:r w:rsidRPr="002F750B">
        <w:rPr>
          <w:b/>
          <w:bCs/>
          <w:sz w:val="28"/>
          <w:szCs w:val="28"/>
          <w:lang w:val="uk-UA"/>
        </w:rPr>
        <w:t>_______________</w:t>
      </w:r>
      <w:r w:rsidRPr="002F750B">
        <w:rPr>
          <w:b/>
          <w:bCs/>
          <w:sz w:val="28"/>
          <w:szCs w:val="28"/>
          <w:lang w:val="uk-UA"/>
        </w:rPr>
        <w:tab/>
      </w:r>
      <w:r w:rsidRPr="002F750B">
        <w:rPr>
          <w:b/>
          <w:bCs/>
          <w:sz w:val="28"/>
          <w:szCs w:val="28"/>
          <w:lang w:val="uk-UA"/>
        </w:rPr>
        <w:tab/>
        <w:t xml:space="preserve"> </w:t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  <w:t xml:space="preserve"> №_____</w:t>
      </w:r>
    </w:p>
    <w:p w:rsidR="008C43AD" w:rsidRPr="002F750B" w:rsidRDefault="008C43AD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8C43AD" w:rsidRPr="002F750B" w:rsidRDefault="008C43AD" w:rsidP="006B114A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2F750B">
        <w:rPr>
          <w:rFonts w:ascii="Times New Roman" w:hAnsi="Times New Roman"/>
          <w:sz w:val="28"/>
          <w:szCs w:val="28"/>
          <w:lang w:val="uk-UA"/>
        </w:rPr>
        <w:t>Про затвердження нової редакції статуту комунальної установи «Пологівський інклюзивно-ресурсний центр» Пологівської районної ради Запорізької області</w:t>
      </w:r>
    </w:p>
    <w:p w:rsidR="008C43AD" w:rsidRPr="002F750B" w:rsidRDefault="008C43AD" w:rsidP="0097181C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C43AD" w:rsidRPr="002F750B" w:rsidRDefault="008C43AD" w:rsidP="0097181C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 формувань», з метою приведення установчих документів у відповідність до діючого законодавства, Пологівська районна рада ВИРІШИЛА:</w:t>
      </w:r>
    </w:p>
    <w:p w:rsidR="008C43AD" w:rsidRPr="002F750B" w:rsidRDefault="008C43AD" w:rsidP="0097181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C43AD" w:rsidRPr="002F750B" w:rsidRDefault="008C43AD" w:rsidP="0097181C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1. Змінити </w:t>
      </w:r>
      <w:r>
        <w:rPr>
          <w:sz w:val="28"/>
          <w:szCs w:val="28"/>
          <w:lang w:val="uk-UA"/>
        </w:rPr>
        <w:t>юридичну адресу комунальної установи</w:t>
      </w:r>
      <w:r w:rsidRPr="002F750B">
        <w:rPr>
          <w:sz w:val="28"/>
          <w:szCs w:val="28"/>
          <w:lang w:val="uk-UA"/>
        </w:rPr>
        <w:t xml:space="preserve"> </w:t>
      </w:r>
      <w:r w:rsidRPr="002F750B">
        <w:rPr>
          <w:sz w:val="28"/>
          <w:lang w:val="uk-UA"/>
        </w:rPr>
        <w:t xml:space="preserve">«Пологівський інклюзивно-ресурсний центр» Пологівської районної ради Запорізької області </w:t>
      </w:r>
      <w:r>
        <w:rPr>
          <w:sz w:val="28"/>
          <w:szCs w:val="28"/>
          <w:lang w:val="uk-UA"/>
        </w:rPr>
        <w:t>з адреси: 70608</w:t>
      </w:r>
      <w:r w:rsidRPr="002F750B">
        <w:rPr>
          <w:sz w:val="28"/>
          <w:szCs w:val="28"/>
          <w:lang w:val="uk-UA"/>
        </w:rPr>
        <w:t xml:space="preserve">, Запорізька область, Пологівський район, місто Пологи, вулиця Привокзальна, будинок № 23 на адресу : </w:t>
      </w:r>
      <w:r>
        <w:rPr>
          <w:sz w:val="28"/>
          <w:szCs w:val="28"/>
          <w:lang w:val="uk-UA"/>
        </w:rPr>
        <w:t>70608</w:t>
      </w:r>
      <w:r w:rsidRPr="002F750B">
        <w:rPr>
          <w:sz w:val="28"/>
          <w:szCs w:val="28"/>
          <w:lang w:val="uk-UA"/>
        </w:rPr>
        <w:t>, Запорізька область, Пологівський район, місто Пологи, вулиця Єдності, будинок № 32.</w:t>
      </w:r>
    </w:p>
    <w:p w:rsidR="008C43AD" w:rsidRPr="002F750B" w:rsidRDefault="008C43AD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1.</w:t>
      </w:r>
      <w:r w:rsidRPr="002F750B">
        <w:rPr>
          <w:color w:val="000000"/>
          <w:sz w:val="28"/>
          <w:szCs w:val="28"/>
          <w:lang w:val="uk-UA"/>
        </w:rPr>
        <w:t>1. Затвердити нову редакцію Статут</w:t>
      </w:r>
      <w:r>
        <w:rPr>
          <w:color w:val="000000"/>
          <w:sz w:val="28"/>
          <w:szCs w:val="28"/>
          <w:lang w:val="uk-UA"/>
        </w:rPr>
        <w:t>у</w:t>
      </w:r>
      <w:r w:rsidRPr="002F750B">
        <w:rPr>
          <w:color w:val="000000"/>
          <w:sz w:val="28"/>
          <w:szCs w:val="28"/>
          <w:lang w:val="uk-UA"/>
        </w:rPr>
        <w:t xml:space="preserve"> комунальної установи «Пологівський інклюзивно-ресурсний центр» Пологівської районної ради Запорізької області </w:t>
      </w:r>
      <w:r w:rsidRPr="002F750B">
        <w:rPr>
          <w:sz w:val="28"/>
          <w:szCs w:val="28"/>
          <w:lang w:val="uk-UA"/>
        </w:rPr>
        <w:t>(додається).</w:t>
      </w:r>
    </w:p>
    <w:p w:rsidR="008C43AD" w:rsidRPr="002F750B" w:rsidRDefault="008C43AD" w:rsidP="0096180F">
      <w:pPr>
        <w:ind w:firstLine="709"/>
        <w:jc w:val="both"/>
        <w:rPr>
          <w:sz w:val="28"/>
          <w:szCs w:val="28"/>
          <w:lang w:val="uk-UA"/>
        </w:rPr>
      </w:pP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ab/>
        <w:t xml:space="preserve">2. Директору комунальної установи </w:t>
      </w:r>
      <w:r w:rsidRPr="002F750B">
        <w:rPr>
          <w:color w:val="000000"/>
          <w:sz w:val="28"/>
          <w:szCs w:val="28"/>
          <w:lang w:val="uk-UA"/>
        </w:rPr>
        <w:t>«Пологівський інклюзивно-ресурсний центр» Пологівської районної ради Запорізької області</w:t>
      </w:r>
      <w:r w:rsidRPr="002F750B">
        <w:rPr>
          <w:sz w:val="28"/>
          <w:szCs w:val="28"/>
          <w:lang w:val="uk-UA"/>
        </w:rPr>
        <w:t xml:space="preserve"> провести державну реєстрацію статуту згідно діючого законодавства.</w:t>
      </w: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ab/>
        <w:t xml:space="preserve">3.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Голова ради</w:t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  <w:t xml:space="preserve">        О.П. Покутній</w:t>
      </w: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Проект підготовлений </w:t>
      </w: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відділом освіти, молоді та спорту</w:t>
      </w: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райдержадміністрації </w:t>
      </w: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Начальник відділу освіти, </w:t>
      </w: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молоді та спорту райдержадміністрації</w:t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  <w:t xml:space="preserve">        Л.В. Дорофєєва</w:t>
      </w:r>
    </w:p>
    <w:p w:rsidR="008C43AD" w:rsidRPr="002F750B" w:rsidRDefault="008C43AD" w:rsidP="0097181C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5"/>
          <w:szCs w:val="25"/>
          <w:lang w:val="uk-UA"/>
        </w:rPr>
      </w:pPr>
      <w:r w:rsidRPr="002F750B">
        <w:rPr>
          <w:sz w:val="28"/>
          <w:szCs w:val="28"/>
          <w:lang w:val="uk-UA"/>
        </w:rPr>
        <w:t>Аркуш погодження додається.</w:t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</w:p>
    <w:p w:rsidR="008C43AD" w:rsidRPr="002F750B" w:rsidRDefault="008C43AD" w:rsidP="0096180F">
      <w:pPr>
        <w:rPr>
          <w:sz w:val="25"/>
          <w:szCs w:val="25"/>
          <w:lang w:val="uk-UA"/>
        </w:rPr>
      </w:pP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sz w:val="25"/>
          <w:szCs w:val="25"/>
          <w:lang w:val="uk-UA"/>
        </w:rPr>
        <w:tab/>
        <w:t>ЗАТВЕРДЖЕНО</w:t>
      </w:r>
    </w:p>
    <w:p w:rsidR="008C43AD" w:rsidRPr="002F750B" w:rsidRDefault="008C43AD" w:rsidP="0096180F">
      <w:pPr>
        <w:ind w:right="-426"/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рішення Пологівської районної ради</w:t>
      </w:r>
    </w:p>
    <w:p w:rsidR="008C43AD" w:rsidRPr="002F750B" w:rsidRDefault="008C43AD" w:rsidP="0096180F">
      <w:pPr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від ___________ 2018 року № ___</w:t>
      </w:r>
    </w:p>
    <w:p w:rsidR="008C43AD" w:rsidRPr="002F750B" w:rsidRDefault="008C43AD" w:rsidP="0096180F">
      <w:pPr>
        <w:rPr>
          <w:sz w:val="25"/>
          <w:szCs w:val="25"/>
          <w:lang w:val="uk-UA"/>
        </w:rPr>
      </w:pPr>
    </w:p>
    <w:p w:rsidR="008C43AD" w:rsidRPr="002F750B" w:rsidRDefault="008C43AD" w:rsidP="0096180F">
      <w:pPr>
        <w:rPr>
          <w:sz w:val="25"/>
          <w:szCs w:val="25"/>
          <w:lang w:val="uk-UA"/>
        </w:rPr>
      </w:pPr>
    </w:p>
    <w:p w:rsidR="008C43AD" w:rsidRPr="002F750B" w:rsidRDefault="008C43AD" w:rsidP="0096180F">
      <w:pPr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ПОГОДЖЕНО</w:t>
      </w:r>
    </w:p>
    <w:p w:rsidR="008C43AD" w:rsidRPr="002F750B" w:rsidRDefault="008C43AD" w:rsidP="0096180F">
      <w:pPr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 xml:space="preserve">Департамент освіти і науки </w:t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 xml:space="preserve">Запорізької обласної державної </w:t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адміністрації</w:t>
      </w:r>
    </w:p>
    <w:p w:rsidR="008C43AD" w:rsidRPr="002F750B" w:rsidRDefault="008C43AD" w:rsidP="0096180F">
      <w:pPr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___________ _________________</w:t>
      </w: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b/>
          <w:sz w:val="36"/>
          <w:szCs w:val="36"/>
          <w:lang w:val="uk-UA"/>
        </w:rPr>
      </w:pPr>
      <w:r w:rsidRPr="002F750B">
        <w:rPr>
          <w:b/>
          <w:sz w:val="36"/>
          <w:szCs w:val="36"/>
          <w:lang w:val="uk-UA"/>
        </w:rPr>
        <w:t>СТАТУТ</w:t>
      </w:r>
    </w:p>
    <w:p w:rsidR="008C43AD" w:rsidRPr="002F750B" w:rsidRDefault="008C43AD" w:rsidP="0096180F">
      <w:pPr>
        <w:ind w:left="709"/>
        <w:jc w:val="center"/>
        <w:rPr>
          <w:b/>
          <w:sz w:val="28"/>
          <w:szCs w:val="28"/>
          <w:lang w:val="uk-UA"/>
        </w:rPr>
      </w:pPr>
      <w:r w:rsidRPr="002F750B">
        <w:rPr>
          <w:b/>
          <w:sz w:val="28"/>
          <w:szCs w:val="28"/>
          <w:lang w:val="uk-UA"/>
        </w:rPr>
        <w:t>КОМУНАЛЬНОЇ УСТАНОВИ</w:t>
      </w:r>
    </w:p>
    <w:p w:rsidR="008C43AD" w:rsidRPr="002F750B" w:rsidRDefault="008C43AD" w:rsidP="0096180F">
      <w:pPr>
        <w:ind w:left="709"/>
        <w:jc w:val="center"/>
        <w:rPr>
          <w:b/>
          <w:sz w:val="28"/>
          <w:szCs w:val="28"/>
          <w:lang w:val="uk-UA"/>
        </w:rPr>
      </w:pPr>
      <w:r w:rsidRPr="002F750B">
        <w:rPr>
          <w:b/>
          <w:sz w:val="28"/>
          <w:szCs w:val="28"/>
          <w:lang w:val="uk-UA"/>
        </w:rPr>
        <w:t>«ПОЛОГІВСЬКИЙ ІНКЛЮЗИВНО-РЕСУРСНИЙ ЦЕНТР» ПОЛОГІВСЬКОЇ РАЙОННОЇ РАДИ</w:t>
      </w:r>
    </w:p>
    <w:p w:rsidR="008C43AD" w:rsidRPr="002F750B" w:rsidRDefault="008C43AD" w:rsidP="0096180F">
      <w:pPr>
        <w:ind w:left="709"/>
        <w:jc w:val="center"/>
        <w:rPr>
          <w:b/>
          <w:sz w:val="28"/>
          <w:szCs w:val="28"/>
          <w:lang w:val="uk-UA"/>
        </w:rPr>
      </w:pPr>
      <w:r w:rsidRPr="002F750B">
        <w:rPr>
          <w:b/>
          <w:sz w:val="28"/>
          <w:szCs w:val="28"/>
          <w:lang w:val="uk-UA"/>
        </w:rPr>
        <w:t>ЗАПОРІЗЬКОЇ ОБЛАСТІ</w:t>
      </w:r>
    </w:p>
    <w:p w:rsidR="008C43AD" w:rsidRPr="002F750B" w:rsidRDefault="008C43AD" w:rsidP="0096180F">
      <w:pPr>
        <w:ind w:left="709"/>
        <w:jc w:val="center"/>
        <w:rPr>
          <w:b/>
          <w:sz w:val="28"/>
          <w:szCs w:val="28"/>
          <w:lang w:val="uk-UA"/>
        </w:rPr>
      </w:pPr>
      <w:r w:rsidRPr="002F750B">
        <w:rPr>
          <w:b/>
          <w:sz w:val="28"/>
          <w:szCs w:val="28"/>
          <w:lang w:val="uk-UA"/>
        </w:rPr>
        <w:t>(нова редакція)</w:t>
      </w:r>
    </w:p>
    <w:p w:rsidR="008C43AD" w:rsidRPr="002F750B" w:rsidRDefault="008C43AD" w:rsidP="0096180F">
      <w:pPr>
        <w:ind w:left="709"/>
        <w:jc w:val="center"/>
        <w:rPr>
          <w:b/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м. Пологи</w:t>
      </w: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2018 р.</w:t>
      </w:r>
    </w:p>
    <w:p w:rsidR="008C43AD" w:rsidRPr="002F750B" w:rsidRDefault="008C43AD" w:rsidP="0096180F">
      <w:pPr>
        <w:ind w:left="709"/>
        <w:jc w:val="center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І. ЗАГАЛЬНІ ПОЛОЖЕННЯ</w:t>
      </w:r>
    </w:p>
    <w:p w:rsidR="008C43AD" w:rsidRPr="002F750B" w:rsidRDefault="008C43AD" w:rsidP="0096180F">
      <w:pPr>
        <w:pStyle w:val="a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1.1. Комунальна установа «Пологівський інклюзивно-ресурсний центр» Пологівської районної ради Запорізької області (далі – Центр) створена на підставі </w:t>
      </w:r>
      <w:r>
        <w:rPr>
          <w:rFonts w:ascii="Times New Roman" w:hAnsi="Times New Roman"/>
          <w:sz w:val="28"/>
          <w:szCs w:val="28"/>
        </w:rPr>
        <w:t>рішення</w:t>
      </w:r>
      <w:r w:rsidRPr="002F750B">
        <w:rPr>
          <w:rFonts w:ascii="Times New Roman" w:hAnsi="Times New Roman"/>
          <w:sz w:val="28"/>
          <w:szCs w:val="28"/>
        </w:rPr>
        <w:t xml:space="preserve"> Пологівської районної ради Запорізької області та є спільною власністю територіальних громад сіл та міста Пологівського району.</w:t>
      </w:r>
    </w:p>
    <w:p w:rsidR="008C43AD" w:rsidRPr="002F750B" w:rsidRDefault="008C43AD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1.2. Повна назва: </w:t>
      </w:r>
    </w:p>
    <w:p w:rsidR="008C43AD" w:rsidRPr="002F750B" w:rsidRDefault="008C43AD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- комунальна установа «Пологівський інклюзивно-ресурсний центр» Пологівської районної ради Запорізької області;</w:t>
      </w:r>
    </w:p>
    <w:p w:rsidR="008C43AD" w:rsidRPr="002F750B" w:rsidRDefault="008C43AD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- скорочена назва – КУ «Пологівський ІРЦ».</w:t>
      </w:r>
    </w:p>
    <w:p w:rsidR="008C43AD" w:rsidRPr="002F750B" w:rsidRDefault="008C43AD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1.3. Юридична адреса Центру:</w:t>
      </w:r>
    </w:p>
    <w:p w:rsidR="008C43AD" w:rsidRPr="002F750B" w:rsidRDefault="008C43AD" w:rsidP="0096180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70608</w:t>
      </w:r>
      <w:bookmarkStart w:id="0" w:name="_GoBack"/>
      <w:bookmarkEnd w:id="0"/>
      <w:r w:rsidRPr="002F750B">
        <w:rPr>
          <w:sz w:val="28"/>
          <w:szCs w:val="28"/>
          <w:lang w:val="uk-UA"/>
        </w:rPr>
        <w:t>, Запорізька область,</w:t>
      </w:r>
    </w:p>
    <w:p w:rsidR="008C43AD" w:rsidRPr="002F750B" w:rsidRDefault="008C43AD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Пологівський район, </w:t>
      </w:r>
    </w:p>
    <w:p w:rsidR="008C43AD" w:rsidRPr="002F750B" w:rsidRDefault="008C43AD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місто Пологи, </w:t>
      </w:r>
    </w:p>
    <w:p w:rsidR="008C43AD" w:rsidRPr="002F750B" w:rsidRDefault="008C43AD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вулиця Єдності, будинок № 32.</w:t>
      </w:r>
    </w:p>
    <w:p w:rsidR="008C43AD" w:rsidRPr="002F750B" w:rsidRDefault="008C43AD" w:rsidP="0096180F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 xml:space="preserve">1.2. </w:t>
      </w:r>
      <w:r w:rsidRPr="002F750B">
        <w:rPr>
          <w:sz w:val="28"/>
          <w:szCs w:val="28"/>
          <w:lang w:val="uk-UA"/>
        </w:rPr>
        <w:t>Засновником комунальної установи є Пологівська районна рада Запорізької області (далі - Засновник), а уповноваженим органом з координації реалізації завдань Центру – відділ освіти, молоді та спорту Пологівської районної державної адміністрації Запорізької області (далі – відділ освіти, молоді та спорту райдержадміністрації).</w:t>
      </w:r>
    </w:p>
    <w:p w:rsidR="008C43AD" w:rsidRPr="002F750B" w:rsidRDefault="008C43AD" w:rsidP="0096180F">
      <w:pPr>
        <w:pStyle w:val="a"/>
        <w:spacing w:before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750B">
        <w:rPr>
          <w:rFonts w:ascii="Times New Roman" w:hAnsi="Times New Roman"/>
          <w:color w:val="000000"/>
          <w:sz w:val="28"/>
          <w:szCs w:val="28"/>
        </w:rPr>
        <w:t>1.3. Центр у своїй діяльності керується Конституцією</w:t>
      </w:r>
      <w:r w:rsidRPr="002F750B">
        <w:rPr>
          <w:rFonts w:ascii="Times New Roman" w:hAnsi="Times New Roman"/>
          <w:sz w:val="28"/>
          <w:szCs w:val="28"/>
        </w:rPr>
        <w:t xml:space="preserve"> України, Конвенцією про права осіб з інвалідністю, Законами України «Про освіту», «Про загальну середню освіту», «Про дошкільну освіту»</w:t>
      </w:r>
      <w:r w:rsidRPr="002F750B">
        <w:rPr>
          <w:rFonts w:ascii="Times New Roman" w:hAnsi="Times New Roman"/>
          <w:color w:val="000000"/>
          <w:sz w:val="28"/>
          <w:szCs w:val="28"/>
        </w:rPr>
        <w:t xml:space="preserve">, Положенням про інклюзивно-ресурсний центр, а також актами уповноваженого органу управління та іншими нормативно-правовими актами і цим Статутом. </w:t>
      </w:r>
    </w:p>
    <w:p w:rsidR="008C43AD" w:rsidRPr="002F750B" w:rsidRDefault="008C43AD" w:rsidP="0096180F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>1.4. Центр провадить діяльність з урахуванням таких принципів, як повага та сприйняття індивідуальних особливостей дітей, дотримання найкращих інтересів дитини, недопущення дискримінації та порушення прав дитини, конфіденційність, доступність освітніх послуг з раннього віку, міжвідомча співпраця.</w:t>
      </w:r>
    </w:p>
    <w:p w:rsidR="008C43AD" w:rsidRPr="002F750B" w:rsidRDefault="008C43AD" w:rsidP="0096180F">
      <w:pPr>
        <w:tabs>
          <w:tab w:val="num" w:pos="709"/>
        </w:tabs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1.5. Центр є юридичною особою, має печатку і штамп встановленого зразка, бланк із своїм найменуванням, може мати самостійний баланс, реєстраційні рахунки в органах Державного казначейства.</w:t>
      </w:r>
    </w:p>
    <w:p w:rsidR="008C43AD" w:rsidRPr="002F750B" w:rsidRDefault="008C43AD" w:rsidP="0096180F">
      <w:pPr>
        <w:tabs>
          <w:tab w:val="num" w:pos="709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1.6. </w:t>
      </w:r>
      <w:r w:rsidRPr="002F750B">
        <w:rPr>
          <w:color w:val="000000"/>
          <w:sz w:val="28"/>
          <w:szCs w:val="28"/>
          <w:lang w:val="uk-UA"/>
        </w:rPr>
        <w:t>Центр є неприбутковою установою та не має на меті отримання доходів.</w:t>
      </w:r>
    </w:p>
    <w:p w:rsidR="008C43AD" w:rsidRPr="002F750B" w:rsidRDefault="008C43AD" w:rsidP="0096180F">
      <w:pPr>
        <w:tabs>
          <w:tab w:val="num" w:pos="709"/>
        </w:tabs>
        <w:ind w:firstLine="709"/>
        <w:jc w:val="both"/>
        <w:rPr>
          <w:sz w:val="28"/>
          <w:szCs w:val="28"/>
          <w:lang w:val="uk-UA"/>
        </w:rPr>
      </w:pPr>
    </w:p>
    <w:p w:rsidR="008C43AD" w:rsidRPr="002F750B" w:rsidRDefault="008C43AD" w:rsidP="0096180F">
      <w:pPr>
        <w:ind w:firstLine="567"/>
        <w:jc w:val="center"/>
        <w:rPr>
          <w:color w:val="000000"/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>ІІ. МЕТА ТА ЗАВДАННЯ ЦЕНТРУ</w:t>
      </w:r>
    </w:p>
    <w:p w:rsidR="008C43AD" w:rsidRPr="002F750B" w:rsidRDefault="008C43AD" w:rsidP="0096180F">
      <w:pPr>
        <w:pStyle w:val="List2"/>
        <w:tabs>
          <w:tab w:val="left" w:pos="800"/>
        </w:tabs>
        <w:spacing w:before="40"/>
        <w:ind w:left="0" w:firstLine="697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2.1.</w:t>
      </w:r>
      <w:r w:rsidRPr="002F750B">
        <w:rPr>
          <w:sz w:val="28"/>
          <w:lang w:val="uk-UA"/>
        </w:rPr>
        <w:t xml:space="preserve"> </w:t>
      </w:r>
      <w:r w:rsidRPr="002F750B">
        <w:rPr>
          <w:sz w:val="28"/>
          <w:szCs w:val="28"/>
          <w:lang w:val="uk-UA"/>
        </w:rPr>
        <w:t xml:space="preserve">Центр створений з метою забезпечення права дітей з особливими освітніми потребами від 2 до 18 років на здобуття дошкільної та загальної середньої освіти, в тому числі у професійно-технічних навчальних закладах, шляхом проведення комплексної психолого-педагогічної оцінки розвитку дитини з особливими освітніми потребами (далі – комплексна оцінка), надання їм психолого-педагогічної допомоги та забезпечення системного кваліфікованого супроводження. </w:t>
      </w:r>
    </w:p>
    <w:p w:rsidR="008C43AD" w:rsidRPr="002F750B" w:rsidRDefault="008C43AD" w:rsidP="0096180F">
      <w:pPr>
        <w:pStyle w:val="a"/>
        <w:spacing w:before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F750B">
        <w:rPr>
          <w:rFonts w:ascii="Times New Roman" w:hAnsi="Times New Roman"/>
          <w:bCs/>
          <w:sz w:val="28"/>
          <w:szCs w:val="28"/>
        </w:rPr>
        <w:t>2.2. Основними завданнями Центру є: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bookmarkStart w:id="1" w:name="125"/>
      <w:bookmarkStart w:id="2" w:name="127"/>
      <w:bookmarkStart w:id="3" w:name="164"/>
      <w:bookmarkStart w:id="4" w:name="168"/>
      <w:bookmarkStart w:id="5" w:name="172"/>
      <w:bookmarkEnd w:id="1"/>
      <w:bookmarkEnd w:id="2"/>
      <w:bookmarkEnd w:id="3"/>
      <w:bookmarkEnd w:id="4"/>
      <w:bookmarkEnd w:id="5"/>
      <w:r w:rsidRPr="002F750B">
        <w:rPr>
          <w:rFonts w:ascii="Times New Roman" w:hAnsi="Times New Roman"/>
          <w:sz w:val="28"/>
          <w:szCs w:val="28"/>
        </w:rPr>
        <w:t>2.2.1. Проведення комплексної оцінки з метою визначення особливих освітніх потреб дитини, в тому числі коефіцієнта її інтелекту, розроблення рекомендацій щодо програми навчання, особливостей організації психолого-педагогічної допомоги відповідно до потенційних можливостей психофізичного розвитку дитини;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2.2.2. Надання психолого-педагогічної допомоги дітям з особливими освітніми потребами, які навчаються у закладах загальної середньої та дошкільної освіти (не відвідують заклади освіти), здобувають повну загальну середню освіту у професійно-технічних навчальних закладах та не отримують відповідної допомоги;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2.2.3. Ведення реєстру дітей, які пройшли комплексну оцінку і перебувають на обліку в Центрі, за згодою батьків (одного з батьків) або законних представників на обробку персональних даних неповнолітньої дитини;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2.2.4. Ведення реєстру навчальних закладів, реабілітаційних установ системи охорони здоров’я, соціального захисту та громадських об’єднань, а також реєстру фахівців, які надають психолого-педагогічну допомогу дітям з особливими освітніми потребами, у тому числі фахівців дошкільних навчальних закладів (ясел-садків) компенсуючого типу, спеціальних загальноосвітніх шкіл (шкіл-інтернатів), навчально-реабілітаційних центрів, громадських об’єднань, за згодою фахівців, які надають психолого-педагогічну допомогу дітям з особливими освітніми потребами;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2.2.5. Надання консультацій та взаємодія з педагогічними працівниками закладів дошкільної освіти, закладів загальної середньої освіти та професійно-технічних закладів освіти з питань організації інклюзивного навчання;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2.2.6. Надання методичної допомоги педагогічним працівникам закладів дошкільної освіти, закладів загальної середньої освіти та професійно-технічних закладів освіти, батькам (одному з батьків) або законним представникам дітей з особливими освітніми потребами щодо особливостей організації надання психолого-педагогічної допомоги таким дітям;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2.2.7. Взаємодія з педагогічними працівниками закладів дошкільної освіти, закладів загальної середньої освіти та професійно-технічних закладів освіти щодо виконання рекомендацій, зазначених у висновку Центру, проведення оцінки розвитку дитини з особливими освітніми потребами;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2.2.8. Надання консультацій батькам (одному з батьків) або законним представникам дітей з особливими освітніми потребами стосовно мережі закладів дошкільної освіти, закладів загальної середньої освіти та професійно-технічних закладів освіти для здобуття повної загальної середньої освіти, наявних освітніх, медичних, соціальних ресурсів для надання допомоги  таким дітям;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2.2.9. Надання консультативно-психологічної допомоги батькам (одному з батьків) або законним представникам дітей з особливими освітніми потребами у формуванні позитивної мотивації щодо розвитку таких дітей;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2.2.10. Провадження інформаційно-просвітницької діяльності шляхом проведення конференцій, семінарів, засідань за круглим столом, тренінгів, майстер-класів з питань організації надання психолого-педагогічної допомоги дітям з особливими освітніми потребами;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2.2.11. Взаємодія з місцевими органами виконавчої влади, органами місцевого самоврядування, навчальними закладами, закладами охорони здоров’я, закладами соціального захисту, службами у справах дітей, громадськими об’єднаннями щодо виявлення та надання своєчасної психолого-педагогічної допомоги дітям з особливими освітніми потребами починаючи з раннього віку в разі потреби із залученням відповідних спеціалістів; підготовка звітної інформації про результати діяльності центру для засновника, відповідного структурного підрозділу з питань діяльності центру, а також аналітичної інформації для відповідного центру.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2.3. З метою якісного виконання покладених завдань Центр зобов’язаний: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2.3.1. У разі виявлення складних життєвих обставин та/або ризику для життя і здоров’я дитини невідкладно інформувати службу у справах дітей за місцем проживання дитини, територіальний підрозділ Національної поліції;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2.3.2. Вносити пропозиції засновнику, відповідному структурному підрозділу з питань діяльності центру, ресурсному центру щодо удосконалення діяльності центру, розвитку послуг для дітей з особливими освітніми потребами;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i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2.3.3. Залучати у разі потреби додаткових фахівців, у тому числі медичних працівників, працівників соціальних служб, фахівців інших центрів, працівників дошкільних навчальних закладів (ясел-садків) компенсуючого типу, спеціальних загальноосвітніх шкіл (шкіл-інтернатів), навчально-реабілітаційних центрів, для проведення комплексної оцінки.</w:t>
      </w:r>
    </w:p>
    <w:p w:rsidR="008C43AD" w:rsidRPr="002F750B" w:rsidRDefault="008C43AD" w:rsidP="0096180F">
      <w:pPr>
        <w:rPr>
          <w:b/>
          <w:spacing w:val="-1"/>
          <w:sz w:val="28"/>
          <w:szCs w:val="28"/>
          <w:lang w:val="uk-UA"/>
        </w:rPr>
      </w:pPr>
    </w:p>
    <w:p w:rsidR="008C43AD" w:rsidRPr="002F750B" w:rsidRDefault="008C43AD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ІІІ. ОРГАНІЗАЦІЯ ПРОВЕДЕННЯ КОМПЛЕКСНОЇ ОЦІНКИ 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3.1. Первинний прийом батьків (одного з батьків) або законних представників дитини проводить психолог Центру, який визначає час та дату проведення комплексної оцінки та встановлює наявність таких документів: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документів, що посвідчують особу батьків (одного з батьків) або законних представників;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свідоцтва про народження дитини;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індивідуальної програми реабілітації дитини з інвалідністю (у разі інвалідності);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форми первинної облікової документації № 112/0 «Історія розвитку дитини», затвердженої МОЗ, у разі потреби — довідки від психіатра.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3.2. Центр проводить комплексну оцінку не пізніше ніж протягом місяця з моменту подання письмової заяви батьків (одного з батьків) або законних представників дитини (далі — заява) та/або її особистої заяви (для дітей віком від 16 до 18 років) щодо проведення комплексної оцінки, а також надання письмової згоди на обробку персональних даних дитини.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3.3. У разі коли дитина з особливими освітніми потребами здобуває дошкільну або загальну середню освіту, до заяви можуть додаватися: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3.3.1 психолого-педагогічна характеристика дитини із зазначенням динаміки та якості засвоєння знань під час навчання, підготовлена відповідним педагогічним працівником та затверджена керівником відповідного навчального закладу;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3.3.2. зошити з рідної мови, математики, результати навчальних досягнень (для дітей, які здобувають загальну середню освіту), малюнки;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3.3.3. документи щодо додаткових обстежень дитини.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3.4. У разі коли дитині з особливими освітніми потребами вже надавалася психолого-педагогічна допомога, до Центру подаються: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3.4.1. попередні рекомендації щодо проведення комплексної оцінки;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3.4.2. висновок відповідних фахівців щодо результатів надання психолого-педагогічної допомоги із зазначенням динаміки розвитку дитини згідно з індивідуальною програмою розвитку.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3.5. Центр може проводити комплексну оцінку за місцем навчання та/або проживання (перебування) дитини. Графік проведення комплексної оцінки обов’язково погоджується з керівником відповідного навчального закладу, закладу охорони здоров’я та батьками (одним з батьків) або законними представниками дитини за два тижні до початку її проведення.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3.6. Під час проведення комплексної оцінки фахівці Центру повинні створити атмосферу довіри та доброзичливості, враховувати фізичний та емоційний стан дитини, індивідуальні особливості її розвитку, вік, місце проживання, мову спілкування тощо.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3.7. Участь батьків (одного з батьків) або законних представників дитини у проведенні комплексної оцінки є обов’язковою.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 Комплексна оцінка проводиться фахівцями Центру індивідуально за такими напрямами: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3.8.1. оцінка фізичного розвитку дитини;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3.8.2. оцінка мовленнєвого розвитку дитини;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3.8.3. оцінка когнітивної сфери дитини;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3.8.4. оцінка емоційно-вольової сфери дитини;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3.8.5. оцінка навчальної діяльності дитини.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3.9. Метою проведення оцінки фізичного розвитку дитини є визначення рівня її загального розвитку, відповідності віковим нормам, розвитку дрібної моторики, способу пересування тощо. За результатами оцінки вчитель лікувальної фізкультури заповнює карту спостереження дитини.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3.10. Оцінка мовленнєвого розвитку дитини проводиться з метою визначення рівня розвитку та використання вербальної/невербальної мови, наявності мовленнєвого порушення та його структури. Результати оцінки вчитель-логопед зазначає у висновку про комплексну оцінку.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3.11. Оцінка когнітивної сфери дитини проводиться з метою визначення рівня сформованості таких пізнавальних процесів, як сприйняття, пам’ять, мислення, уява, увага. Результати оцінки практичний психолог зазначає у висновку про комплексну оцінку.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3.12. Оцінка емоційно-вольової сфери дитини проводиться з метою виявлення її здатності до вольового зусилля, схильностей до проявів девіантної поведінки та її причин. Результати оцінки практичний психолог зазначає у висновку про комплексну оцінку.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3.13. Метою проведення оцінки навчальної діяльності дитини є визначення рівня сформованості знань, вмінь, навичок відповідно до навчальної програми або основних критеріїв формування вмінь та навичок дітей дошкільного віку. Таку оцінку проводить вчитель-дефектолог та її результати зазначає у висновку про комплексну оцінку.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3.14. У разі потреби фахівці Центру можуть проводити комплексну оцінку за іншими напрямами, зокрема визначення рівня соціальної адаптації, взаємовідносин з однолітками, дорослими.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3.15. Результати комплексної оцінки оформлюються в електронному вигляді, зберігаються в Центрі та надаються батькам (одному з батьків) або законним представникам дитини за письмовим зверненням.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Інформація про результати комплексної оцінки є конфіденційною. Обробка та захист персональних даних дітей в Центрі здійснюється відповідно до вимог Закону України «Про захист персональних даних».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3.16. Узагальнення результатів комплексної оцінки здійснюється на засіданні фахівців Центру, які її проводили, в якому мають право брати участь батьки (один з батьків) або законні представники дитини з особливими освітніми потребами.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3.17. За результатами засідання складається висновок про комплексну оцінку, в якому зазначаються загальні дані про дитину з особливими освітніми потребами, її сім’ю (батьків (одного з батьків) або законних представників, братів, сестер), умови виховання в сім’ї, стан здоров’я дитини, найменування закладу освіти, напрями проведення комплексної оцінки, загальні висновки, рекомендації, прізвище, ім’я, по батькові фахівців Центру, які проводили оцінку.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3.18. Фахівці Центру зобов’язані ознайомити батьків (одного з батьків) або законних представників дитини з особливими освітніми потребами з висновком про комплексну оцінку, умовами навчання та надання психолого-педагогічної допомоги у навчальних закладах (у разі здобуття дитиною дошкільної чи загальної середньої освіти).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3.19. Комплексна оцінка з підготовкою відповідного висновку проводиться протягом 10 робочих днів.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3.20. Висновок про комплексну оцінку складається у трьох примірниках (два примірники для батьків (одного з батьків) або законних представників дитини з особливими освітніми потребами, за заявою яких (якого) її проведено, третій — зберігається в Центрі).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3.21. Висновок про комплексну оцінку реєструється у відповідному журналі та зберігається в електронному вигляді в Центрі, а також у відповідному навчальному закладі в особовій справі дитини з особливими освітніми потребами після його надання батьками (одним з батьків) або законними представниками такої дитини.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3.22.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психолого-педагогічної допомоги.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3.23. Комплексна оцінка може проводитися перед зарахуванням дитини з особливими освітніми потребами до закладу дошкільної освіти або закладу загальної середньої освіти. З метою створення у такому закладі умов для навчання дитини її батьки (один з батьків) або законні представники звертаються до Центру за шість місяців до початку навчального року.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Перед проведенням комплексної оцінки батьки (один з батьків) або законні представники дитини можуть звернутися до  навчального закладу, який вони обрали, для зарахування дитини.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3.24. Повторна комплексна оцінка фахівцями Центру проводиться у разі: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3.24.1. переведення дитини з особливими освітніми потребами до інклюзивної (спеціальної) групи закладу дошкільної освіти або інклюзивного (спеціального) класу закладу загальної середньої освіти;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3.24.2. покращення або погіршення стану здоров’я дитини з особливими освітніми потребами, труднощів у засвоєнні навчальної програми.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В інших випадках фахівці Центру забезпечують психолого-педагогічне супроводження такої дитини.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3.25. У разі коли батьки (один з батьків) або законні представники дитини з особливими освітніми потребами не погоджуються з висновком про комплексну оцінку, вони можуть звернутися до </w:t>
      </w:r>
      <w:r w:rsidRPr="002F750B">
        <w:rPr>
          <w:rFonts w:ascii="Times New Roman" w:hAnsi="Times New Roman"/>
          <w:color w:val="000000"/>
          <w:sz w:val="28"/>
          <w:szCs w:val="28"/>
        </w:rPr>
        <w:t xml:space="preserve">відповідного відділу Департаменту освіти і науки Запорізької обласної державної адміністрації </w:t>
      </w:r>
      <w:r w:rsidRPr="002F750B">
        <w:rPr>
          <w:rFonts w:ascii="Times New Roman" w:hAnsi="Times New Roman"/>
          <w:sz w:val="28"/>
          <w:szCs w:val="28"/>
        </w:rPr>
        <w:t xml:space="preserve">для проведення  повторної комплексної оцінки обласним  психолого-педагогічним консиліумом (далі — консиліум). 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Протягом 10 робочих днів з дати звернення батьків (одного з батьків) або законних представників відповідний структурний підрозділ з питань діяльності Центру зобов’язаний організувати проведення повторної комплексної оцінки дитини з особливими освітніми потребами  за місцем її проживання (перебування)/навчання чи в іншому місці за попереднім погодженням з батьками (одним з батьків) або законними представниками.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3.26.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3.27. За результатами повторної комплексної оцінки складається висновок про повторну комплексну оцінку , що є основою для розроблення індивідуальної програми розвитку дитини з особливими освітніми потребами та надання їй психолого-педагогічної допомоги.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8C43AD" w:rsidRPr="002F750B" w:rsidRDefault="008C43AD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ІV. ОРГАНІЗАЦІЯ НАДАННЯ ПСИХОЛОГО-ПЕДАГОГІЧНОЇ ДОПОМОГИ ДИТИНІ З ОСОБЛИВИМИ ОСВІТНІМИ ПОТРЕБАМИ 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4.1. Психолого-педагогічна допомога – система психологічних та педагогічних послуг, що надаються дитині з особливими освітніми потребами фахівцями Центру, педагогічними працівниками навчальних закладів, реабілітаційних установ системи охорони здоров’я, соціального захисту, громадських об’єднань тощо.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4.2. Психолого-педагогічна допомога спрямована на: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соціалізацію дітей з особливими освітніми потребами, розвиток їх самостійності та відповідних компетенцій;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освіти, закладах загальної середньої освіти та професійно-технічних закладах освіти;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розвиток навичок саморегуляції та саморозвитку дітей з урахуванням наявних знань, умінь і навичок комунікативної діяльності, становлення особистості.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За результатами комплексної оцінки фахівці Центру визначають напрями, обсяг психолого-педагогічної допомоги дітям з особливими освітніми потребами (для дитини з інвалідністю — з урахуванням індивідуальної програми реабілітації) та забезпечують її надання шляхом проведення індивідуальних і групових занять;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надання рекомендацій щодо складення, виконання, коригування індивідуальних програм розвитку дітей з особливими освітніми потребами в частині надання психолого-педагогічної допомоги, змісту, форм та методів навчання відповідно до потенційних можливостей дитини;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забезпечення належних умов для навчання залежно від порушення розвитку дітей з особливими освітніми потребами (доступність приміщень, особливості облаштування робочого місця, використання технічних засобів тощо);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- інформування батьків (одного з батьків) або законних представників дітей з особливими освітніми потребами про наявність мережі навчальних закладів, реабілітаційних установ системи охорони здоров’я, соціального захисту та громадських об’єднань для підтримки сімей, які виховують таких дітей.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Психолого-педагогічна допомога надається дітям з особливими освітніми потребами, які навчаються у закладах дошкільної та загальної середньої освіти (не відвідують заклади освіти), здобувають повну загальну середню освіту в професійно-технічних закладах освіти та не отримують відповідної допомоги.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4.3. Педагогічне навантаження фахівців Центру, які надають психолого-педагогічну допомогу дітям з особливими освітніми потребами, становить </w:t>
      </w:r>
      <w:r w:rsidRPr="002F750B">
        <w:rPr>
          <w:rFonts w:ascii="Times New Roman" w:hAnsi="Times New Roman"/>
          <w:sz w:val="28"/>
          <w:szCs w:val="28"/>
        </w:rPr>
        <w:br/>
        <w:t>18 годин на тиждень для безпосередньої роботи з такими дітьми, що становить ставку заробітної плати (посадовий оклад). Крім того, фахівці Центру провадять інші види діяльності, зокрема надають консультації батькам (одному з батьків) або законним представникам, педагогічним працівникам, які беруть участь в інклюзивному навчанні.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8C43AD" w:rsidRPr="002F750B" w:rsidRDefault="008C43AD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V. КАДРОВЕ ЗАБЕЗПЕЧЕННЯ ЦЕНТРУ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5.1. Керівництво діяльністю Центру здійснює директор, який призначається на посаду та звільняється з посади засновником за погодженням з </w:t>
      </w:r>
      <w:r w:rsidRPr="002F750B">
        <w:rPr>
          <w:rFonts w:ascii="Times New Roman" w:hAnsi="Times New Roman"/>
          <w:color w:val="000000"/>
          <w:sz w:val="28"/>
          <w:szCs w:val="28"/>
        </w:rPr>
        <w:t>відповідним відділом Департаменту освіти і науки Запорізької обласної державної адміністрації та відділом освіти, молоді та спорту Пологівської районної державної адміністрації Запорізької області</w:t>
      </w:r>
      <w:r w:rsidRPr="002F750B">
        <w:rPr>
          <w:rFonts w:ascii="Times New Roman" w:hAnsi="Times New Roman"/>
          <w:sz w:val="28"/>
          <w:szCs w:val="28"/>
        </w:rPr>
        <w:t>. На посаду директора Центру призначаються педагогічні працівники, які мають вищу освіту не нижче ступеня магістра</w:t>
      </w:r>
      <w:r w:rsidRPr="002F750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F750B">
        <w:rPr>
          <w:rFonts w:ascii="Times New Roman" w:hAnsi="Times New Roman"/>
          <w:sz w:val="28"/>
          <w:szCs w:val="28"/>
        </w:rPr>
        <w:t>або освітньо-кваліфікаційного рівня спеціаліста за спеціальністю «Спеціальна освіта», «Корекційна освіта», «Дефектологія», «Психологія» та стаж роботи не менше п’яти років за фахом.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5.2. Директор Центру: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1) планує та організовує роботу Центру, видає відповідно до компетенції накази, контролює їх виконання;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2) призначає на посаду та звільняє з посади працівників Центру, затверджує посадові інструкції працівників Центру;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2) створює належні умови для продуктивної праці фахівців Центру, підвищення їх фахового і кваліфікаційного рівня, впровадження сучасних методик проведення психолого-педагогічної оцінки, новітніх технологій надання психолого-педагогічної допомоги дітям з особливими освітніми потребами;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bookmarkStart w:id="6" w:name="n181"/>
      <w:bookmarkEnd w:id="6"/>
      <w:r w:rsidRPr="002F750B">
        <w:rPr>
          <w:rFonts w:ascii="Times New Roman" w:hAnsi="Times New Roman"/>
          <w:sz w:val="28"/>
          <w:szCs w:val="28"/>
        </w:rPr>
        <w:t>3) розпоряджається за рішенням засновника в установленому порядку майном Центру та його коштами;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4) затверджує штатний розпис, кошторис та режим роботи Центру за погодженням із Засновником і відділом освіти, молоді та спорту райдержадміністрації, укладає цивільно-правові угоди, забезпечує ефективність використання фінансових та матеріальних ресурсів Центру;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5) забезпечує охорону праці, дотримання законності у діяльності Центру;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6) представляє Центр у відносинах з державними органами, органами місцевого самоврядування, підприємствами, установами та організаціями.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5.3. Діяльність Центру забезпечують педагогічні працівники, які мають вищу освіту за спеціальністю «Спеціальна освіта», «Корекційна освіта», «Дефектологія», «Психологія» за спеціалізацією логопеда, сурдопедагога, олігофренопедагога, тифлопедагога, а також практичні психологи, дефектологи, вчителі лікувальної фізкультури.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5.4. На посади педагогічних працівників Центру призначаються особи, які мають вищу педагогічну (психологічну) освіту не нижче ступеня магістра</w:t>
      </w:r>
      <w:r w:rsidRPr="002F750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F750B">
        <w:rPr>
          <w:rFonts w:ascii="Times New Roman" w:hAnsi="Times New Roman"/>
          <w:sz w:val="28"/>
          <w:szCs w:val="28"/>
        </w:rPr>
        <w:t>або освітньо-кваліфікаційного рівня спеціаліст, при цьому не менше 60 відсотків яких повинні мати стаж роботи три роки за фахом.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5.5. Обов’язки фахівців Центру визначаються відповідно до законодавства та посадових інструкцій.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5.6. Посади директора та фахівців Центру прирівнюються до посад педагогічних працівників спеціальних загальноосвітніх шкіл (шкіл-інтернатів) згідно з переліком педагогічних посад.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5.7. Гранична чисельність фахівців Центру становить 12 осіб. У разі потреби Центр може залучати додаткових фахівців шляхом укладення цивільно-правових угод відповідно до запитів з оплатою за фактично відпрацьований час.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5.8. Для надання психолого-педагогічної допомоги в Центрі вводяться такі посади: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вчителя-логопеда з розрахунку одна штатна одиниця на 25-30 дітей з порушеннями мовлення або 15-20 дітей з тяжкими порушеннями мовлення</w:t>
      </w:r>
      <w:bookmarkStart w:id="7" w:name="o100"/>
      <w:bookmarkEnd w:id="7"/>
      <w:r w:rsidRPr="002F750B">
        <w:rPr>
          <w:rFonts w:ascii="Times New Roman" w:hAnsi="Times New Roman"/>
          <w:sz w:val="28"/>
          <w:szCs w:val="28"/>
        </w:rPr>
        <w:t>, або 15 дітей дошкільного віку з фонетико-фонематичним недорозвиненням мовлення,  або 12 дітей дошкільного віку  з тяжкими порушеннями мовлення;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вчителя-дефектолога з розрахунку одна штатна одиниця на </w:t>
      </w:r>
      <w:r w:rsidRPr="002F750B">
        <w:rPr>
          <w:rFonts w:ascii="Times New Roman" w:hAnsi="Times New Roman"/>
          <w:sz w:val="28"/>
          <w:szCs w:val="28"/>
        </w:rPr>
        <w:br/>
        <w:t>12-15 дітей з порушеннями слуху/зору/інтелектуального розвитку;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практичного психолога з розрахунку одна штатна одиниця на </w:t>
      </w:r>
      <w:r w:rsidRPr="002F750B">
        <w:rPr>
          <w:rFonts w:ascii="Times New Roman" w:hAnsi="Times New Roman"/>
          <w:sz w:val="28"/>
          <w:szCs w:val="28"/>
        </w:rPr>
        <w:br/>
        <w:t>12-15 дітей, які мають порушення емоційно-вольової сфери/пізнавальних процесів;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вчителя лікувальної фізкультури з  розрахунку одна штатна одиниця на 12-15 дітей, які мають порушення опорно-рухового апарату.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5.9. Посада прибиральника приміщень Центру вводиться з розрахунку </w:t>
      </w:r>
      <w:r w:rsidRPr="002F750B">
        <w:rPr>
          <w:rFonts w:ascii="Times New Roman" w:hAnsi="Times New Roman"/>
          <w:sz w:val="28"/>
          <w:szCs w:val="28"/>
        </w:rPr>
        <w:br/>
        <w:t>0,5 штатної одиниці на кожні 200 кв. метрів площі, що прибирається.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5.10. За наявності автотранспортних засобів (автобусів) вводиться посада водія.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5.11. Кількісний склад в Центру визначається з урахуванням потреб адміністративно-територіальної одиниці, територіальних особливостей, кількості дітей з особливими освітніми потребами. У разі потреби можуть бути введені додаткові штатні одиниці, у тому числі у разі, коли кількість дітей, які проживають на території об’єднаної територіальної громади (району), перевищує 7 тис., Центр додатково залучає необхідних фахівців залежно від кількості виявлених дітей відповідної нозології, які потребують надання психолого-педагогічної допомоги. При цьому розрахунок чисельності фахівців центру здійснюється за такою формулою:</w:t>
      </w:r>
    </w:p>
    <w:p w:rsidR="008C43AD" w:rsidRPr="002F750B" w:rsidRDefault="008C43AD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b/>
          <w:position w:val="-26"/>
          <w:sz w:val="28"/>
          <w:szCs w:val="28"/>
        </w:rPr>
        <w:object w:dxaOrig="1050" w:dyaOrig="825">
          <v:shape id="_x0000_i1026" type="#_x0000_t75" style="width:51.7pt;height:41.25pt" o:ole="">
            <v:imagedata r:id="rId7" o:title=""/>
          </v:shape>
          <o:OLEObject Type="Embed" ProgID="Equation.3" ShapeID="_x0000_i1026" DrawAspect="Content" ObjectID="_1588143285" r:id="rId8"/>
        </w:object>
      </w:r>
    </w:p>
    <w:p w:rsidR="008C43AD" w:rsidRPr="002F750B" w:rsidRDefault="008C43AD" w:rsidP="0096180F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де Х — кількість додаткових фахівців;</w:t>
      </w:r>
    </w:p>
    <w:p w:rsidR="008C43AD" w:rsidRPr="002F750B" w:rsidRDefault="008C43AD" w:rsidP="0096180F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Ч — чисельність дітей центру;</w:t>
      </w:r>
    </w:p>
    <w:p w:rsidR="008C43AD" w:rsidRPr="002F750B" w:rsidRDefault="008C43AD" w:rsidP="0096180F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Н — максимальний норматив чисельності дітей на одного фахівця.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8C43AD" w:rsidRPr="002F750B" w:rsidRDefault="008C43AD" w:rsidP="0096180F">
      <w:pPr>
        <w:shd w:val="clear" w:color="auto" w:fill="FFFFFF"/>
        <w:ind w:left="450" w:right="450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2F750B">
        <w:rPr>
          <w:bCs/>
          <w:color w:val="000000"/>
          <w:sz w:val="28"/>
          <w:szCs w:val="28"/>
          <w:lang w:val="uk-UA"/>
        </w:rPr>
        <w:t xml:space="preserve">VI. </w:t>
      </w:r>
      <w:r w:rsidRPr="002F750B">
        <w:rPr>
          <w:bCs/>
          <w:color w:val="000000"/>
          <w:sz w:val="28"/>
          <w:szCs w:val="28"/>
          <w:bdr w:val="none" w:sz="0" w:space="0" w:color="auto" w:frame="1"/>
          <w:lang w:val="uk-UA"/>
        </w:rPr>
        <w:t>УПРАВЛІННЯ ДІЯЛЬНІСТЮ ЦЕНТРУ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8" w:name="n137"/>
      <w:bookmarkStart w:id="9" w:name="n145"/>
      <w:bookmarkEnd w:id="8"/>
      <w:bookmarkEnd w:id="9"/>
      <w:r w:rsidRPr="002F750B">
        <w:rPr>
          <w:color w:val="000000"/>
          <w:sz w:val="28"/>
          <w:szCs w:val="28"/>
          <w:lang w:val="uk-UA"/>
        </w:rPr>
        <w:t>6.1. Відповідний відділ Департаменту освіти і науки Запорізької обласної державної адміністрації забезпечує: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0" w:name="n146"/>
      <w:bookmarkEnd w:id="10"/>
      <w:r w:rsidRPr="002F750B">
        <w:rPr>
          <w:color w:val="000000"/>
          <w:sz w:val="28"/>
          <w:szCs w:val="28"/>
          <w:lang w:val="uk-UA"/>
        </w:rPr>
        <w:t>1) проведення повторної комплексної оцінки, зокрема консиліумом із залученням фахівців, які надають психолого-педагогічну допомогу дітям з особливими освітніми потребами, в тому числі фахівців Центрів, спеціальних загальноосвітніх шкіл (шкіл-інтернатів), навчально-реабілітаційних центрів;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1" w:name="n147"/>
      <w:bookmarkEnd w:id="11"/>
      <w:r w:rsidRPr="002F750B">
        <w:rPr>
          <w:color w:val="000000"/>
          <w:sz w:val="28"/>
          <w:szCs w:val="28"/>
          <w:lang w:val="uk-UA"/>
        </w:rPr>
        <w:t>2) організацію проведення засідань консиліуму для розгляду заяв батьків (одного з батьків) або законних представників дитини щодо оскарження висновку про комплексну оцінку та поглиблене психолого-педагогічне обстеження дитини з метою уточнення особливостей її навчально-пізнавальної діяльності, підтвердження або зміни висновку про комплексну оцінку;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2" w:name="n148"/>
      <w:bookmarkEnd w:id="12"/>
      <w:r w:rsidRPr="002F750B">
        <w:rPr>
          <w:color w:val="000000"/>
          <w:sz w:val="28"/>
          <w:szCs w:val="28"/>
          <w:lang w:val="uk-UA"/>
        </w:rPr>
        <w:t>3) адміністрування реєстру дітей, які пройшли комплексну оцінку і перебувають на обліку в центрах, забезпечуючи захист даних від випадкової втрати або знищення, незаконної обробки, у тому числі незаконного знищення чи доступу до персональних даних;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3" w:name="n149"/>
      <w:bookmarkEnd w:id="13"/>
      <w:r w:rsidRPr="002F750B">
        <w:rPr>
          <w:color w:val="000000"/>
          <w:sz w:val="28"/>
          <w:szCs w:val="28"/>
          <w:lang w:val="uk-UA"/>
        </w:rPr>
        <w:t>4) адміністрування реєстру закладів освіти, реабілітаційних установ системи охорони здоров’я, соціального захисту та громадських об’єднань, а також реєстру фахівців, які надають психолого-педагогічну допомогу дітям з особливими освітніми потребами, у тому числі фахівців закладів дошкільної освіти (ясел-садків) компенсуючого типу, спеціальних загальноосвітніх шкіл (шкіл-інтернатів), навчально-реабілітаційних центрів, громадських об’єднань;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4" w:name="n150"/>
      <w:bookmarkEnd w:id="14"/>
      <w:r w:rsidRPr="002F750B">
        <w:rPr>
          <w:color w:val="000000"/>
          <w:sz w:val="28"/>
          <w:szCs w:val="28"/>
          <w:lang w:val="uk-UA"/>
        </w:rPr>
        <w:t>5) розгляд звернень стосовно діяльності центрів в установленому законодавством порядку;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5" w:name="n151"/>
      <w:bookmarkEnd w:id="15"/>
      <w:r w:rsidRPr="002F750B">
        <w:rPr>
          <w:color w:val="000000"/>
          <w:sz w:val="28"/>
          <w:szCs w:val="28"/>
          <w:lang w:val="uk-UA"/>
        </w:rPr>
        <w:t>6) здійснення координації роботи центрів та забезпечення контролю за їх діяльністю, дотриманням вимог законодавства та цього Положення;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6" w:name="n152"/>
      <w:bookmarkEnd w:id="16"/>
      <w:r w:rsidRPr="002F750B">
        <w:rPr>
          <w:color w:val="000000"/>
          <w:sz w:val="28"/>
          <w:szCs w:val="28"/>
          <w:lang w:val="uk-UA"/>
        </w:rPr>
        <w:t>7) здійснення контролю за дотриманням права дітей, у тому числі дітей-сиріт, дітей, позбавлених батьківського піклування, на інклюзивне навчання;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 xml:space="preserve">8) погодження статуту, кандидатури на посаду директора Центру; 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7" w:name="n153"/>
      <w:bookmarkStart w:id="18" w:name="n155"/>
      <w:bookmarkEnd w:id="17"/>
      <w:bookmarkEnd w:id="18"/>
      <w:r w:rsidRPr="002F750B">
        <w:rPr>
          <w:color w:val="000000"/>
          <w:sz w:val="28"/>
          <w:szCs w:val="28"/>
          <w:lang w:val="uk-UA"/>
        </w:rPr>
        <w:t>9) визначення потреби регіонів у фахівцях різних спеціальностей для надання психолого-педагогічної допомоги, формування регіонального замовлення на їх підготовку.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9" w:name="n156"/>
      <w:bookmarkStart w:id="20" w:name="n162"/>
      <w:bookmarkStart w:id="21" w:name="n172"/>
      <w:bookmarkEnd w:id="19"/>
      <w:bookmarkEnd w:id="20"/>
      <w:bookmarkEnd w:id="21"/>
      <w:r w:rsidRPr="002F750B">
        <w:rPr>
          <w:color w:val="000000"/>
          <w:sz w:val="28"/>
          <w:szCs w:val="28"/>
          <w:lang w:val="uk-UA"/>
        </w:rPr>
        <w:t>6.2. Засновник: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2" w:name="n173"/>
      <w:bookmarkEnd w:id="22"/>
      <w:r w:rsidRPr="002F750B">
        <w:rPr>
          <w:color w:val="000000"/>
          <w:sz w:val="28"/>
          <w:szCs w:val="28"/>
          <w:lang w:val="uk-UA"/>
        </w:rPr>
        <w:t>1) утворює, реорганізовує та ліквідовує Центр;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>2)затверджує та змінює його склад, графік роботи, організовує та проводить конкурси на зайняття посади директора Центру;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3" w:name="n174"/>
      <w:bookmarkEnd w:id="23"/>
      <w:r w:rsidRPr="002F750B">
        <w:rPr>
          <w:color w:val="000000"/>
          <w:sz w:val="28"/>
          <w:szCs w:val="28"/>
          <w:lang w:val="uk-UA"/>
        </w:rPr>
        <w:t>2) призначає на посаду та звільняє з посади директора Центру;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4" w:name="n175"/>
      <w:bookmarkStart w:id="25" w:name="n176"/>
      <w:bookmarkStart w:id="26" w:name="n177"/>
      <w:bookmarkEnd w:id="24"/>
      <w:bookmarkEnd w:id="25"/>
      <w:bookmarkEnd w:id="26"/>
      <w:r w:rsidRPr="002F750B">
        <w:rPr>
          <w:color w:val="000000"/>
          <w:sz w:val="28"/>
          <w:szCs w:val="28"/>
          <w:lang w:val="uk-UA"/>
        </w:rPr>
        <w:t>4) забезпечує створення матеріально-технічних умов, необхідних для функціонування Центру та організації інклюзивного навчання;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7" w:name="n178"/>
      <w:bookmarkEnd w:id="27"/>
      <w:r w:rsidRPr="002F750B">
        <w:rPr>
          <w:color w:val="000000"/>
          <w:sz w:val="28"/>
          <w:szCs w:val="28"/>
          <w:lang w:val="uk-UA"/>
        </w:rPr>
        <w:t>5) проводить моніторинг виконання рекомендацій Центру підпорядкованими їм закладам освіти.</w:t>
      </w:r>
    </w:p>
    <w:p w:rsidR="008C43AD" w:rsidRPr="002F750B" w:rsidRDefault="008C43AD" w:rsidP="0096180F">
      <w:pPr>
        <w:ind w:firstLine="540"/>
        <w:jc w:val="center"/>
        <w:rPr>
          <w:bCs/>
          <w:color w:val="000000"/>
          <w:sz w:val="28"/>
          <w:szCs w:val="28"/>
          <w:lang w:val="uk-UA"/>
        </w:rPr>
      </w:pPr>
    </w:p>
    <w:p w:rsidR="008C43AD" w:rsidRPr="002F750B" w:rsidRDefault="008C43AD" w:rsidP="0096180F">
      <w:pPr>
        <w:shd w:val="clear" w:color="auto" w:fill="FFFFFF"/>
        <w:ind w:left="450" w:right="450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bookmarkStart w:id="28" w:name="st7"/>
      <w:bookmarkEnd w:id="28"/>
      <w:r w:rsidRPr="002F750B">
        <w:rPr>
          <w:bCs/>
          <w:color w:val="000000"/>
          <w:sz w:val="28"/>
          <w:szCs w:val="28"/>
          <w:lang w:val="uk-UA"/>
        </w:rPr>
        <w:t>VII.</w:t>
      </w:r>
      <w:r w:rsidRPr="002F750B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ВЕДЕННЯ ДІЛОВОЇ ДОКУМЕНТАЦІЇ ЦЕНТРУ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9" w:name="n180"/>
      <w:bookmarkEnd w:id="29"/>
      <w:r w:rsidRPr="002F750B">
        <w:rPr>
          <w:color w:val="000000"/>
          <w:sz w:val="28"/>
          <w:szCs w:val="28"/>
          <w:lang w:val="uk-UA"/>
        </w:rPr>
        <w:t>7.1. Для організації та обліку роботи фахівці Центру ведуть документацію в електронному вигляді, зокрема: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2F750B">
        <w:rPr>
          <w:color w:val="000000"/>
          <w:sz w:val="28"/>
          <w:szCs w:val="28"/>
          <w:lang w:val="uk-UA"/>
        </w:rPr>
        <w:t>7.1.1. річний план роботи Центру;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0" w:name="n182"/>
      <w:bookmarkEnd w:id="30"/>
      <w:r w:rsidRPr="002F750B">
        <w:rPr>
          <w:color w:val="000000"/>
          <w:sz w:val="28"/>
          <w:szCs w:val="28"/>
          <w:lang w:val="uk-UA"/>
        </w:rPr>
        <w:t>7.1.2. річний план роботи фахівців Центру;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1" w:name="n183"/>
      <w:bookmarkEnd w:id="31"/>
      <w:r w:rsidRPr="002F750B">
        <w:rPr>
          <w:color w:val="000000"/>
          <w:sz w:val="28"/>
          <w:szCs w:val="28"/>
          <w:lang w:val="uk-UA"/>
        </w:rPr>
        <w:t>7.1.3. щотижневі графіки роботи центру та фахівців Центру;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2" w:name="n184"/>
      <w:bookmarkEnd w:id="32"/>
      <w:r w:rsidRPr="002F750B">
        <w:rPr>
          <w:color w:val="000000"/>
          <w:sz w:val="28"/>
          <w:szCs w:val="28"/>
          <w:lang w:val="uk-UA"/>
        </w:rPr>
        <w:t>7.1.4. звіти фахівців Центру про результати надання психолого-педагогічної допомоги дітям з особливими освітніми потребами;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3" w:name="n185"/>
      <w:bookmarkEnd w:id="33"/>
      <w:r w:rsidRPr="002F750B">
        <w:rPr>
          <w:color w:val="000000"/>
          <w:sz w:val="28"/>
          <w:szCs w:val="28"/>
          <w:lang w:val="uk-UA"/>
        </w:rPr>
        <w:t>7.1.5. журнал обліку заяв;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4" w:name="n186"/>
      <w:bookmarkEnd w:id="34"/>
      <w:r w:rsidRPr="002F750B">
        <w:rPr>
          <w:color w:val="000000"/>
          <w:sz w:val="28"/>
          <w:szCs w:val="28"/>
          <w:lang w:val="uk-UA"/>
        </w:rPr>
        <w:t>7.1.6. журнал обліку висновків про комплексну оцінку;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5" w:name="n187"/>
      <w:bookmarkEnd w:id="35"/>
      <w:r w:rsidRPr="002F750B">
        <w:rPr>
          <w:color w:val="000000"/>
          <w:sz w:val="28"/>
          <w:szCs w:val="28"/>
          <w:lang w:val="uk-UA"/>
        </w:rPr>
        <w:t>7.1.7. журнал обліку консультацій;</w:t>
      </w:r>
    </w:p>
    <w:p w:rsidR="008C43AD" w:rsidRPr="002F750B" w:rsidRDefault="008C43AD" w:rsidP="0096180F">
      <w:pPr>
        <w:shd w:val="clear" w:color="auto" w:fill="FFFFFF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6" w:name="n188"/>
      <w:bookmarkEnd w:id="36"/>
      <w:r w:rsidRPr="002F750B">
        <w:rPr>
          <w:color w:val="000000"/>
          <w:sz w:val="28"/>
          <w:szCs w:val="28"/>
          <w:lang w:val="uk-UA"/>
        </w:rPr>
        <w:t>7.1.8. особові справи дітей, які пройшли комплексну оцінку.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8C43AD" w:rsidRPr="002F750B" w:rsidRDefault="008C43AD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VІІІ. МАТЕРІАЛЬНО-ТЕХНІЧНА БАЗА ТА </w:t>
      </w:r>
    </w:p>
    <w:p w:rsidR="008C43AD" w:rsidRPr="002F750B" w:rsidRDefault="008C43AD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ФІНАНСОВО-ГОСПОДАРСЬКА ДІЯЛЬНІСТЬ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8.1. Матеріально-технічна база Центру включає будівлі, споруди, приміщення, землю, комунікації, обладнання, транспортні засоби, інші матеріальні цінності, вартість яких відображена у балансі.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8.2. Майно, закріплене за Центром, належить йому на праві оперативного управління та не може бути вилученим, якщо інше не передбачено законодавством.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8.3. Фінансування Центру здійснюється за рахунок державного бюджету, місцевих бюджетів та інших незаборонених джерел.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8.4. Фінансово-господарська діяльність Центру проводиться відповідно до бюджетного законодавства, законодавства про освіту та інших нормативно-правових актів.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8.5. Бухгалтерський облік Центру здійснюється через централізовану бухгалтерію відділу освіти, молоді та спорту </w:t>
      </w:r>
      <w:r>
        <w:rPr>
          <w:rFonts w:ascii="Times New Roman" w:hAnsi="Times New Roman"/>
          <w:sz w:val="28"/>
          <w:szCs w:val="28"/>
        </w:rPr>
        <w:t>райдерж</w:t>
      </w:r>
      <w:r w:rsidRPr="002F750B">
        <w:rPr>
          <w:rFonts w:ascii="Times New Roman" w:hAnsi="Times New Roman"/>
          <w:sz w:val="28"/>
          <w:szCs w:val="28"/>
        </w:rPr>
        <w:t>адміністрації.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8.6. Джерелами фінансування Центра є кошти засновника, благодійні внески юридичних та фізичних осіб, інші джерела, не заборонені законодавством.</w:t>
      </w:r>
    </w:p>
    <w:p w:rsidR="008C43AD" w:rsidRPr="002F750B" w:rsidRDefault="008C43AD" w:rsidP="000B746B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C43AD" w:rsidRPr="002F750B" w:rsidRDefault="008C43AD" w:rsidP="000B746B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 xml:space="preserve">IХ. ПРАВОВИЙ СТАТУС </w:t>
      </w:r>
    </w:p>
    <w:p w:rsidR="008C43AD" w:rsidRPr="002F750B" w:rsidRDefault="008C43AD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>9.1. Центр є юридичною особою публічного права.</w:t>
      </w:r>
    </w:p>
    <w:p w:rsidR="008C43AD" w:rsidRPr="002F750B" w:rsidRDefault="008C43AD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>9.2. Центр користується закріпленим за ним комунальним майном на праві оперативного управління.</w:t>
      </w:r>
    </w:p>
    <w:p w:rsidR="008C43AD" w:rsidRPr="002F750B" w:rsidRDefault="008C43AD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>9.3. Центр здійснює некомерційну господарську діяльність.</w:t>
      </w:r>
    </w:p>
    <w:p w:rsidR="008C43AD" w:rsidRPr="002F750B" w:rsidRDefault="008C43AD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>9.4. Для здійснення діяльності Центр залучає і використовує матеріально-технічні, фінансові, трудові та інші види ресурсів, використання яких не заборонене законодавством.</w:t>
      </w:r>
    </w:p>
    <w:p w:rsidR="008C43AD" w:rsidRPr="002F750B" w:rsidRDefault="008C43AD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 xml:space="preserve">9.5. Засновник та уповноважений орган управління не відповідають за зобов’язаннями Центру, а центр не відповідає за зобов’язаннями Засновника та уповноваженого органу управління. </w:t>
      </w:r>
    </w:p>
    <w:p w:rsidR="008C43AD" w:rsidRPr="002F750B" w:rsidRDefault="008C43AD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ab/>
        <w:t>9.6. Центр має право укладати угоди, набувати майнові та особисті немайнові права, нести обов’язки, бути особою, яка бере участь у справі, що розглядається в судах України, міжнародних та третейських судах.</w:t>
      </w:r>
    </w:p>
    <w:p w:rsidR="008C43AD" w:rsidRPr="002F750B" w:rsidRDefault="008C43AD" w:rsidP="000B746B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8C43AD" w:rsidRPr="002F750B" w:rsidRDefault="008C43AD" w:rsidP="0096180F">
      <w:pPr>
        <w:pStyle w:val="a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Х. ПРИПИНЕННЯ ЦЕНТРУ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9.1. Діяльність Центру припиняється в результаті його реорганізації (злиття, приєднання, поділу, перетворення) або ліквідації. Рішення про реорганізацію або ліквідацію центру приймається засновником. Припинення діяльності центру здійснюється комісією з припинення (комісією з реорганізації, ліквідаційною комісією), утвореною в установленому законодавством порядку.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9.2. Під час реорганізації Центру його права та обов’язки переходять до правонаступника, що визначається засновником.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9.3. Центр, що є юридичною особою, вважається реорганізованим (ліквідованим) з дня внесення до Єдиного державного реєстру юридичних осіб, фізичних осіб — підприємців та громадських формувань відповідного запису в установленому порядку.</w:t>
      </w: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8C43AD" w:rsidRPr="002F750B" w:rsidRDefault="008C43AD" w:rsidP="0096180F">
      <w:pPr>
        <w:pStyle w:val="a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8C43AD" w:rsidRPr="002F750B" w:rsidRDefault="008C43AD" w:rsidP="0096180F">
      <w:pPr>
        <w:pStyle w:val="a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2F750B">
        <w:rPr>
          <w:rFonts w:ascii="Times New Roman" w:hAnsi="Times New Roman"/>
          <w:sz w:val="28"/>
          <w:szCs w:val="28"/>
        </w:rPr>
        <w:t>Голова Пологівської районної ради</w:t>
      </w:r>
      <w:r w:rsidRPr="002F750B">
        <w:rPr>
          <w:rFonts w:ascii="Times New Roman" w:hAnsi="Times New Roman"/>
          <w:sz w:val="28"/>
          <w:szCs w:val="28"/>
        </w:rPr>
        <w:tab/>
      </w:r>
      <w:r w:rsidRPr="002F750B">
        <w:rPr>
          <w:rFonts w:ascii="Times New Roman" w:hAnsi="Times New Roman"/>
          <w:sz w:val="28"/>
          <w:szCs w:val="28"/>
        </w:rPr>
        <w:tab/>
      </w:r>
      <w:r w:rsidRPr="002F750B">
        <w:rPr>
          <w:rFonts w:ascii="Times New Roman" w:hAnsi="Times New Roman"/>
          <w:sz w:val="28"/>
          <w:szCs w:val="28"/>
        </w:rPr>
        <w:tab/>
      </w:r>
      <w:r w:rsidRPr="002F750B">
        <w:rPr>
          <w:rFonts w:ascii="Times New Roman" w:hAnsi="Times New Roman"/>
          <w:sz w:val="28"/>
          <w:szCs w:val="28"/>
        </w:rPr>
        <w:tab/>
      </w:r>
      <w:r w:rsidRPr="002F750B">
        <w:rPr>
          <w:rFonts w:ascii="Times New Roman" w:hAnsi="Times New Roman"/>
          <w:sz w:val="28"/>
          <w:szCs w:val="28"/>
        </w:rPr>
        <w:tab/>
        <w:t xml:space="preserve">        О.П.Покутній</w:t>
      </w:r>
    </w:p>
    <w:p w:rsidR="008C43AD" w:rsidRPr="002F750B" w:rsidRDefault="008C43AD" w:rsidP="0096180F">
      <w:pPr>
        <w:ind w:firstLine="709"/>
        <w:jc w:val="center"/>
        <w:rPr>
          <w:sz w:val="28"/>
          <w:szCs w:val="28"/>
          <w:lang w:val="uk-UA"/>
        </w:rPr>
      </w:pPr>
    </w:p>
    <w:p w:rsidR="008C43AD" w:rsidRPr="002F750B" w:rsidRDefault="008C43AD" w:rsidP="0096180F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8C43AD" w:rsidRPr="002F750B" w:rsidRDefault="008C43AD" w:rsidP="0096180F">
      <w:pPr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E102E4">
      <w:pPr>
        <w:jc w:val="center"/>
        <w:rPr>
          <w:b/>
          <w:color w:val="000000"/>
          <w:sz w:val="28"/>
          <w:szCs w:val="28"/>
        </w:rPr>
      </w:pPr>
    </w:p>
    <w:p w:rsidR="008C43AD" w:rsidRPr="00834BCB" w:rsidRDefault="008C43AD" w:rsidP="00E102E4">
      <w:pPr>
        <w:jc w:val="center"/>
        <w:rPr>
          <w:b/>
          <w:color w:val="000000"/>
          <w:sz w:val="28"/>
          <w:szCs w:val="28"/>
          <w:lang w:val="uk-UA"/>
        </w:rPr>
      </w:pPr>
      <w:r w:rsidRPr="00834BCB">
        <w:rPr>
          <w:b/>
          <w:color w:val="000000"/>
          <w:sz w:val="28"/>
          <w:szCs w:val="28"/>
          <w:lang w:val="uk-UA"/>
        </w:rPr>
        <w:t>ПОЯСНЮВАЛЬНА ЗАПИСКА</w:t>
      </w:r>
    </w:p>
    <w:p w:rsidR="008C43AD" w:rsidRPr="00834BCB" w:rsidRDefault="008C43AD" w:rsidP="00E102E4">
      <w:pPr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jc w:val="center"/>
        <w:rPr>
          <w:lang w:val="uk-UA"/>
        </w:rPr>
      </w:pPr>
      <w:r w:rsidRPr="00834BCB">
        <w:rPr>
          <w:b/>
          <w:bCs/>
          <w:sz w:val="28"/>
          <w:szCs w:val="28"/>
          <w:lang w:val="uk-UA"/>
        </w:rPr>
        <w:t>до проекту рішення Пологівської районної ради Запорізької області</w:t>
      </w:r>
      <w:r w:rsidRPr="00834BCB">
        <w:rPr>
          <w:lang w:val="uk-UA"/>
        </w:rPr>
        <w:t xml:space="preserve"> </w:t>
      </w:r>
    </w:p>
    <w:p w:rsidR="008C43AD" w:rsidRPr="00834BCB" w:rsidRDefault="008C43AD" w:rsidP="00E102E4">
      <w:pPr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jc w:val="center"/>
        <w:rPr>
          <w:b/>
          <w:bCs/>
          <w:sz w:val="28"/>
          <w:szCs w:val="28"/>
          <w:lang w:val="uk-UA"/>
        </w:rPr>
      </w:pPr>
      <w:r w:rsidRPr="00834BCB">
        <w:rPr>
          <w:b/>
          <w:bCs/>
          <w:sz w:val="28"/>
          <w:szCs w:val="28"/>
          <w:lang w:val="uk-UA"/>
        </w:rPr>
        <w:t xml:space="preserve">Про затвердження нової редакції статуту комунальної установи «Пологівський інклюзивно-ресурсний центр» Пологівської районної ради Запорізької області </w:t>
      </w:r>
    </w:p>
    <w:p w:rsidR="008C43AD" w:rsidRPr="00834BCB" w:rsidRDefault="008C43AD" w:rsidP="00E102E4">
      <w:pPr>
        <w:jc w:val="center"/>
        <w:rPr>
          <w:b/>
          <w:sz w:val="28"/>
          <w:szCs w:val="28"/>
          <w:u w:val="single"/>
          <w:lang w:val="uk-UA"/>
        </w:rPr>
      </w:pPr>
    </w:p>
    <w:p w:rsidR="008C43AD" w:rsidRPr="00834BCB" w:rsidRDefault="008C43AD" w:rsidP="00E102E4">
      <w:pPr>
        <w:ind w:firstLine="720"/>
        <w:jc w:val="both"/>
        <w:rPr>
          <w:sz w:val="28"/>
          <w:szCs w:val="28"/>
          <w:lang w:val="uk-UA"/>
        </w:rPr>
      </w:pPr>
      <w:r w:rsidRPr="00834BCB">
        <w:rPr>
          <w:sz w:val="28"/>
          <w:szCs w:val="28"/>
          <w:lang w:val="uk-UA"/>
        </w:rPr>
        <w:t>В зв’язку з необхідністю використання коштів на придбання потрібного обладнання, матеріалів для повноцінного функціонування комунальної установи  «Пологівський інклюзивно-ресурсний центр» Пологівської районної ради Запорізької області до кінця червня 2018 року та в зв’язку</w:t>
      </w:r>
      <w:r>
        <w:rPr>
          <w:sz w:val="28"/>
          <w:szCs w:val="28"/>
          <w:lang w:val="uk-UA"/>
        </w:rPr>
        <w:t xml:space="preserve"> з</w:t>
      </w:r>
      <w:r w:rsidRPr="00834BCB">
        <w:rPr>
          <w:sz w:val="28"/>
          <w:szCs w:val="28"/>
          <w:lang w:val="uk-UA"/>
        </w:rPr>
        <w:t xml:space="preserve"> відсутністю в </w:t>
      </w:r>
      <w:r>
        <w:rPr>
          <w:sz w:val="28"/>
          <w:szCs w:val="28"/>
          <w:lang w:val="uk-UA"/>
        </w:rPr>
        <w:t xml:space="preserve">вищевказаній </w:t>
      </w:r>
      <w:r w:rsidRPr="00834BCB">
        <w:rPr>
          <w:sz w:val="28"/>
          <w:szCs w:val="28"/>
          <w:lang w:val="uk-UA"/>
        </w:rPr>
        <w:t>установі фахівців з проведення публічних закупівель у електронній системі «ProZorro» виникла необхідність здійснювати бухгалтерський облік установи через централізовану бухгалтерію відділу освіти, молоді та спорт у райдержадміністрації.</w:t>
      </w:r>
    </w:p>
    <w:p w:rsidR="008C43AD" w:rsidRPr="00834BCB" w:rsidRDefault="008C43AD" w:rsidP="00E102E4">
      <w:pPr>
        <w:ind w:firstLine="708"/>
        <w:jc w:val="both"/>
        <w:rPr>
          <w:sz w:val="28"/>
          <w:szCs w:val="28"/>
          <w:lang w:val="uk-UA"/>
        </w:rPr>
      </w:pPr>
    </w:p>
    <w:p w:rsidR="008C43AD" w:rsidRPr="00834BCB" w:rsidRDefault="008C43AD" w:rsidP="00E102E4">
      <w:pPr>
        <w:jc w:val="both"/>
        <w:rPr>
          <w:sz w:val="28"/>
          <w:szCs w:val="28"/>
          <w:lang w:val="uk-UA"/>
        </w:rPr>
      </w:pPr>
      <w:r w:rsidRPr="00834BCB">
        <w:rPr>
          <w:sz w:val="28"/>
          <w:szCs w:val="28"/>
          <w:lang w:val="uk-UA"/>
        </w:rPr>
        <w:t xml:space="preserve">  </w:t>
      </w:r>
    </w:p>
    <w:p w:rsidR="008C43AD" w:rsidRPr="00834BCB" w:rsidRDefault="008C43AD" w:rsidP="00E102E4">
      <w:pPr>
        <w:jc w:val="both"/>
        <w:rPr>
          <w:sz w:val="28"/>
          <w:szCs w:val="28"/>
          <w:lang w:val="uk-UA"/>
        </w:rPr>
      </w:pPr>
    </w:p>
    <w:p w:rsidR="008C43AD" w:rsidRPr="00834BCB" w:rsidRDefault="008C43AD" w:rsidP="00E102E4">
      <w:pPr>
        <w:jc w:val="both"/>
        <w:rPr>
          <w:sz w:val="28"/>
          <w:szCs w:val="28"/>
          <w:lang w:val="uk-UA"/>
        </w:rPr>
      </w:pPr>
      <w:r w:rsidRPr="00834BCB">
        <w:rPr>
          <w:sz w:val="28"/>
          <w:szCs w:val="28"/>
          <w:lang w:val="uk-UA"/>
        </w:rPr>
        <w:t>Начальник відділу освіти,</w:t>
      </w:r>
    </w:p>
    <w:p w:rsidR="008C43AD" w:rsidRPr="00834BCB" w:rsidRDefault="008C43AD" w:rsidP="00E102E4">
      <w:pPr>
        <w:jc w:val="both"/>
        <w:rPr>
          <w:sz w:val="28"/>
          <w:szCs w:val="28"/>
          <w:lang w:val="uk-UA"/>
        </w:rPr>
      </w:pPr>
      <w:r w:rsidRPr="00834BCB">
        <w:rPr>
          <w:sz w:val="28"/>
          <w:szCs w:val="28"/>
          <w:lang w:val="uk-UA"/>
        </w:rPr>
        <w:t>молоді та спорту райдержадміністрації                                         Л.В. Дорофєєва</w:t>
      </w:r>
    </w:p>
    <w:p w:rsidR="008C43AD" w:rsidRPr="00E102E4" w:rsidRDefault="008C43AD" w:rsidP="00C647BA">
      <w:pPr>
        <w:jc w:val="both"/>
        <w:rPr>
          <w:sz w:val="28"/>
          <w:szCs w:val="28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C647BA">
      <w:pPr>
        <w:jc w:val="both"/>
        <w:rPr>
          <w:sz w:val="28"/>
          <w:szCs w:val="28"/>
          <w:lang w:val="uk-UA"/>
        </w:rPr>
      </w:pPr>
    </w:p>
    <w:p w:rsidR="008C43AD" w:rsidRPr="002F750B" w:rsidRDefault="008C43AD" w:rsidP="00792C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8C43AD" w:rsidRPr="002F750B" w:rsidSect="008A7653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C45"/>
    <w:multiLevelType w:val="hybridMultilevel"/>
    <w:tmpl w:val="DD78E41A"/>
    <w:lvl w:ilvl="0" w:tplc="DCEA7DBA">
      <w:start w:val="1"/>
      <w:numFmt w:val="decimal"/>
      <w:lvlText w:val="%1."/>
      <w:lvlJc w:val="left"/>
      <w:pPr>
        <w:ind w:left="123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29201E4"/>
    <w:multiLevelType w:val="hybridMultilevel"/>
    <w:tmpl w:val="590CA43A"/>
    <w:lvl w:ilvl="0" w:tplc="34EEE7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9FC3B60"/>
    <w:multiLevelType w:val="multilevel"/>
    <w:tmpl w:val="2EB8B04C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32FB"/>
    <w:rsid w:val="000079B5"/>
    <w:rsid w:val="00075825"/>
    <w:rsid w:val="000B068A"/>
    <w:rsid w:val="000B746B"/>
    <w:rsid w:val="000C0A23"/>
    <w:rsid w:val="000C75D4"/>
    <w:rsid w:val="000D181A"/>
    <w:rsid w:val="000F11BB"/>
    <w:rsid w:val="0011165D"/>
    <w:rsid w:val="00170060"/>
    <w:rsid w:val="00174B03"/>
    <w:rsid w:val="00190DA2"/>
    <w:rsid w:val="001A1559"/>
    <w:rsid w:val="001A6BBF"/>
    <w:rsid w:val="001A70FF"/>
    <w:rsid w:val="001A77BC"/>
    <w:rsid w:val="001D6333"/>
    <w:rsid w:val="001E0D9C"/>
    <w:rsid w:val="002136DD"/>
    <w:rsid w:val="00223166"/>
    <w:rsid w:val="00230537"/>
    <w:rsid w:val="00234147"/>
    <w:rsid w:val="00237AF6"/>
    <w:rsid w:val="00267B68"/>
    <w:rsid w:val="00275EAF"/>
    <w:rsid w:val="002C6B62"/>
    <w:rsid w:val="002D1BC1"/>
    <w:rsid w:val="002F19DE"/>
    <w:rsid w:val="002F750B"/>
    <w:rsid w:val="003123A8"/>
    <w:rsid w:val="003220CD"/>
    <w:rsid w:val="0032718A"/>
    <w:rsid w:val="00352AEF"/>
    <w:rsid w:val="00374884"/>
    <w:rsid w:val="0037702D"/>
    <w:rsid w:val="00386C25"/>
    <w:rsid w:val="003C6040"/>
    <w:rsid w:val="00411188"/>
    <w:rsid w:val="004141BE"/>
    <w:rsid w:val="0042491F"/>
    <w:rsid w:val="004A52EA"/>
    <w:rsid w:val="004A7E9D"/>
    <w:rsid w:val="004C36FB"/>
    <w:rsid w:val="004D0168"/>
    <w:rsid w:val="00576BF2"/>
    <w:rsid w:val="0058403F"/>
    <w:rsid w:val="00590C5E"/>
    <w:rsid w:val="005A59E2"/>
    <w:rsid w:val="005B583A"/>
    <w:rsid w:val="005D3A7B"/>
    <w:rsid w:val="005D6467"/>
    <w:rsid w:val="005F2E97"/>
    <w:rsid w:val="0063430A"/>
    <w:rsid w:val="00636B1E"/>
    <w:rsid w:val="006B114A"/>
    <w:rsid w:val="006B453B"/>
    <w:rsid w:val="007019D3"/>
    <w:rsid w:val="0073350A"/>
    <w:rsid w:val="00735989"/>
    <w:rsid w:val="0073799C"/>
    <w:rsid w:val="0075054B"/>
    <w:rsid w:val="00760521"/>
    <w:rsid w:val="00792965"/>
    <w:rsid w:val="00792C7A"/>
    <w:rsid w:val="00795354"/>
    <w:rsid w:val="007A1C93"/>
    <w:rsid w:val="008052B1"/>
    <w:rsid w:val="00826AC6"/>
    <w:rsid w:val="00834BCB"/>
    <w:rsid w:val="00842A5F"/>
    <w:rsid w:val="00857859"/>
    <w:rsid w:val="00870C51"/>
    <w:rsid w:val="008A7653"/>
    <w:rsid w:val="008B0162"/>
    <w:rsid w:val="008C43AD"/>
    <w:rsid w:val="008E763B"/>
    <w:rsid w:val="008F786E"/>
    <w:rsid w:val="00943A7E"/>
    <w:rsid w:val="00957211"/>
    <w:rsid w:val="0096180F"/>
    <w:rsid w:val="0096363D"/>
    <w:rsid w:val="0097181C"/>
    <w:rsid w:val="00980878"/>
    <w:rsid w:val="00985CFA"/>
    <w:rsid w:val="00991338"/>
    <w:rsid w:val="009A3CF2"/>
    <w:rsid w:val="009A44EF"/>
    <w:rsid w:val="009C34BD"/>
    <w:rsid w:val="009D305B"/>
    <w:rsid w:val="00A02E40"/>
    <w:rsid w:val="00A03BB2"/>
    <w:rsid w:val="00A0557B"/>
    <w:rsid w:val="00AE6C1D"/>
    <w:rsid w:val="00B02CD3"/>
    <w:rsid w:val="00B16D37"/>
    <w:rsid w:val="00B23F0D"/>
    <w:rsid w:val="00B5380C"/>
    <w:rsid w:val="00B54EB3"/>
    <w:rsid w:val="00B570C2"/>
    <w:rsid w:val="00B82B03"/>
    <w:rsid w:val="00BB0E8A"/>
    <w:rsid w:val="00BF550B"/>
    <w:rsid w:val="00C02FAC"/>
    <w:rsid w:val="00C212A2"/>
    <w:rsid w:val="00C2616D"/>
    <w:rsid w:val="00C4491A"/>
    <w:rsid w:val="00C647BA"/>
    <w:rsid w:val="00C828F4"/>
    <w:rsid w:val="00C97DFC"/>
    <w:rsid w:val="00CB0DEF"/>
    <w:rsid w:val="00CB1E52"/>
    <w:rsid w:val="00CB529F"/>
    <w:rsid w:val="00CC7D49"/>
    <w:rsid w:val="00CE7BA8"/>
    <w:rsid w:val="00CF13BC"/>
    <w:rsid w:val="00D07B97"/>
    <w:rsid w:val="00D10D19"/>
    <w:rsid w:val="00D14F2E"/>
    <w:rsid w:val="00DA1280"/>
    <w:rsid w:val="00DA4665"/>
    <w:rsid w:val="00DC3A4B"/>
    <w:rsid w:val="00DF1B89"/>
    <w:rsid w:val="00E00800"/>
    <w:rsid w:val="00E102E4"/>
    <w:rsid w:val="00E10D38"/>
    <w:rsid w:val="00E31674"/>
    <w:rsid w:val="00E50A86"/>
    <w:rsid w:val="00E758B2"/>
    <w:rsid w:val="00E97119"/>
    <w:rsid w:val="00E977ED"/>
    <w:rsid w:val="00EA688F"/>
    <w:rsid w:val="00EF5CEE"/>
    <w:rsid w:val="00F42B46"/>
    <w:rsid w:val="00F665AE"/>
    <w:rsid w:val="00F9239E"/>
    <w:rsid w:val="00F93878"/>
    <w:rsid w:val="00FA285F"/>
    <w:rsid w:val="00FD1651"/>
    <w:rsid w:val="00FE0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 w:cs="Times New Roman"/>
      <w:sz w:val="24"/>
      <w:lang w:val="uk-UA" w:eastAsia="ru-RU"/>
    </w:rPr>
  </w:style>
  <w:style w:type="paragraph" w:styleId="NoSpacing">
    <w:name w:val="No Spacing"/>
    <w:uiPriority w:val="99"/>
    <w:qFormat/>
    <w:rsid w:val="00174B03"/>
    <w:rPr>
      <w:rFonts w:eastAsia="Times New Roman"/>
      <w:lang w:val="ru-RU" w:eastAsia="ru-RU"/>
    </w:rPr>
  </w:style>
  <w:style w:type="character" w:customStyle="1" w:styleId="rvts9">
    <w:name w:val="rvts9"/>
    <w:uiPriority w:val="99"/>
    <w:rsid w:val="00174B03"/>
  </w:style>
  <w:style w:type="character" w:customStyle="1" w:styleId="rvts37">
    <w:name w:val="rvts37"/>
    <w:uiPriority w:val="99"/>
    <w:rsid w:val="00174B03"/>
  </w:style>
  <w:style w:type="paragraph" w:styleId="NormalWeb">
    <w:name w:val="Normal (Web)"/>
    <w:basedOn w:val="Normal"/>
    <w:uiPriority w:val="99"/>
    <w:rsid w:val="009718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97181C"/>
  </w:style>
  <w:style w:type="paragraph" w:styleId="BalloonText">
    <w:name w:val="Balloon Text"/>
    <w:basedOn w:val="Normal"/>
    <w:link w:val="BalloonTextChar"/>
    <w:uiPriority w:val="99"/>
    <w:semiHidden/>
    <w:rsid w:val="003748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4884"/>
    <w:rPr>
      <w:rFonts w:ascii="Segoe UI" w:hAnsi="Segoe UI" w:cs="Segoe UI"/>
      <w:sz w:val="18"/>
      <w:szCs w:val="18"/>
    </w:rPr>
  </w:style>
  <w:style w:type="paragraph" w:styleId="List2">
    <w:name w:val="List 2"/>
    <w:basedOn w:val="Normal"/>
    <w:uiPriority w:val="99"/>
    <w:semiHidden/>
    <w:rsid w:val="00E00800"/>
    <w:pPr>
      <w:widowControl/>
      <w:autoSpaceDE/>
      <w:autoSpaceDN/>
      <w:adjustRightInd/>
      <w:ind w:left="566" w:hanging="283"/>
    </w:pPr>
  </w:style>
  <w:style w:type="paragraph" w:customStyle="1" w:styleId="a">
    <w:name w:val="Нормальний текст"/>
    <w:basedOn w:val="Normal"/>
    <w:uiPriority w:val="99"/>
    <w:rsid w:val="00E00800"/>
    <w:pPr>
      <w:widowControl/>
      <w:autoSpaceDE/>
      <w:autoSpaceDN/>
      <w:adjustRightInd/>
      <w:spacing w:before="120"/>
      <w:ind w:firstLine="567"/>
    </w:pPr>
    <w:rPr>
      <w:rFonts w:ascii="Antiqua" w:hAnsi="Antiqua"/>
      <w:sz w:val="26"/>
      <w:lang w:val="uk-UA"/>
    </w:rPr>
  </w:style>
  <w:style w:type="paragraph" w:styleId="Header">
    <w:name w:val="header"/>
    <w:basedOn w:val="Normal"/>
    <w:link w:val="HeaderChar"/>
    <w:uiPriority w:val="99"/>
    <w:rsid w:val="000B746B"/>
    <w:pPr>
      <w:widowControl/>
      <w:tabs>
        <w:tab w:val="center" w:pos="4677"/>
        <w:tab w:val="right" w:pos="9355"/>
      </w:tabs>
      <w:autoSpaceDE/>
      <w:autoSpaceDN/>
      <w:adjustRightInd/>
    </w:pPr>
    <w:rPr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746B"/>
    <w:rPr>
      <w:rFonts w:ascii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929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9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14</Pages>
  <Words>20429</Words>
  <Characters>11645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cp:lastPrinted>2018-05-18T06:37:00Z</cp:lastPrinted>
  <dcterms:created xsi:type="dcterms:W3CDTF">2018-04-26T06:47:00Z</dcterms:created>
  <dcterms:modified xsi:type="dcterms:W3CDTF">2018-05-18T07:08:00Z</dcterms:modified>
</cp:coreProperties>
</file>